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29120A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50E2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5699E5A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B721E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58356FA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D3043B">
        <w:rPr>
          <w:rFonts w:ascii="Corbel" w:hAnsi="Corbel"/>
          <w:sz w:val="20"/>
          <w:szCs w:val="20"/>
        </w:rPr>
        <w:t>3</w:t>
      </w:r>
      <w:r w:rsidR="00CD2A6B">
        <w:rPr>
          <w:rFonts w:ascii="Corbel" w:hAnsi="Corbel"/>
          <w:sz w:val="20"/>
          <w:szCs w:val="20"/>
        </w:rPr>
        <w:t>/202</w:t>
      </w:r>
      <w:r w:rsidR="00D3043B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71F918A" w:rsidR="0085747A" w:rsidRPr="009C54AE" w:rsidRDefault="00EF1D80" w:rsidP="00D523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 xml:space="preserve">Współczesne </w:t>
            </w:r>
            <w:r w:rsidR="00D523B0" w:rsidRPr="00D523B0">
              <w:rPr>
                <w:rFonts w:ascii="Corbel" w:hAnsi="Corbel"/>
                <w:b w:val="0"/>
                <w:sz w:val="24"/>
                <w:szCs w:val="24"/>
              </w:rPr>
              <w:t>problemy globalizacji</w:t>
            </w:r>
            <w:r w:rsidR="00D523B0">
              <w:rPr>
                <w:szCs w:val="20"/>
              </w:rPr>
              <w:t xml:space="preserve">  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587717DC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B721E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9B721E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4263AA8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542AE6DE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0CE7BD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6BC859F3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współczesnych</w:t>
            </w:r>
            <w:r w:rsidR="00C03C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problemach globalizacji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7C822A9" w:rsidR="0085747A" w:rsidRPr="009C54AE" w:rsidRDefault="00DF5915" w:rsidP="00C03C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 xml:space="preserve">o współczesnych </w:t>
            </w:r>
            <w:r w:rsidR="00C03CC1" w:rsidRPr="00C03CC1">
              <w:rPr>
                <w:rFonts w:ascii="Corbel" w:hAnsi="Corbel"/>
                <w:b w:val="0"/>
                <w:color w:val="000000"/>
                <w:szCs w:val="24"/>
              </w:rPr>
              <w:t>problemach globalizacji</w:t>
            </w:r>
            <w:r w:rsidR="00C03CC1" w:rsidRPr="00DF5915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w kontekście rozwoju historycznego i jej zastosowanie w dzisiejszej </w:t>
            </w:r>
            <w:r w:rsidR="00C03CC1" w:rsidRPr="00C03CC1">
              <w:rPr>
                <w:rFonts w:ascii="Corbel" w:hAnsi="Corbel"/>
                <w:b w:val="0"/>
                <w:sz w:val="24"/>
                <w:szCs w:val="24"/>
              </w:rPr>
              <w:t>pluralistycznym społeczeństwie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1C56DABA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danego zagadnienia w różnych kontekstach </w:t>
            </w:r>
            <w:r w:rsidR="00C03CC1">
              <w:rPr>
                <w:rFonts w:ascii="Corbel" w:hAnsi="Corbel"/>
                <w:b w:val="0"/>
                <w:sz w:val="24"/>
                <w:szCs w:val="24"/>
              </w:rPr>
              <w:t>społeczeństwa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961"/>
        <w:gridCol w:w="1862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15952A7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266AA395" w14:textId="0A6DF4C0"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5DAF2319" w14:textId="69501D4D" w:rsidR="00AC3A32" w:rsidRPr="00C07CFE" w:rsidRDefault="00AC3A32" w:rsidP="00AC3A32">
            <w:pPr>
              <w:autoSpaceDE w:val="0"/>
              <w:autoSpaceDN w:val="0"/>
              <w:adjustRightInd w:val="0"/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07CFE">
              <w:rPr>
                <w:rFonts w:ascii="Corbel" w:hAnsi="Corbel"/>
                <w:sz w:val="24"/>
                <w:szCs w:val="24"/>
              </w:rPr>
              <w:t xml:space="preserve">SPECYFIKACJA TEMATYCZNA I METODOLOGICZNA </w:t>
            </w:r>
            <w:r w:rsidR="00C03CC1" w:rsidRPr="00C07CFE">
              <w:rPr>
                <w:rFonts w:ascii="Corbel" w:hAnsi="Corbel"/>
                <w:caps/>
                <w:sz w:val="24"/>
                <w:szCs w:val="24"/>
              </w:rPr>
              <w:t>globalizacji</w:t>
            </w:r>
            <w:r w:rsidR="00547EF2" w:rsidRPr="00C07CFE">
              <w:rPr>
                <w:rFonts w:ascii="Corbel" w:hAnsi="Corbel"/>
                <w:caps/>
                <w:sz w:val="24"/>
                <w:szCs w:val="24"/>
              </w:rPr>
              <w:t xml:space="preserve"> współczesnej</w:t>
            </w:r>
            <w:r w:rsidRPr="00C07CFE">
              <w:rPr>
                <w:rFonts w:ascii="Corbel" w:hAnsi="Corbel"/>
                <w:sz w:val="24"/>
                <w:szCs w:val="24"/>
              </w:rPr>
              <w:t xml:space="preserve">, ICH STOSUNEK DO INNYCH NAUK NA POZIOMIE UMOŻLIWIAJĄCYM PRACĘ INTERDYSCYPLINARNĄ I WIELODYSCYPLINARNĄ; METODY INTERPRETACJI TEKSTU FILOZOFICZNEGO; KIERUNKI I POZYCJE O WSPÓŁCZESNEJ RELACJI </w:t>
            </w:r>
            <w:r w:rsidR="00C03CC1" w:rsidRPr="00C07CFE">
              <w:rPr>
                <w:rFonts w:ascii="Corbel" w:hAnsi="Corbel"/>
                <w:caps/>
                <w:sz w:val="24"/>
                <w:szCs w:val="24"/>
              </w:rPr>
              <w:t>globalizacji</w:t>
            </w:r>
            <w:r w:rsidR="00547EF2" w:rsidRPr="00C07CFE">
              <w:rPr>
                <w:rFonts w:ascii="Corbel" w:hAnsi="Corbel"/>
                <w:caps/>
                <w:sz w:val="24"/>
                <w:szCs w:val="24"/>
              </w:rPr>
              <w:t xml:space="preserve"> współczesnej</w:t>
            </w:r>
            <w:r w:rsidRPr="00C07CFE">
              <w:rPr>
                <w:rFonts w:ascii="Corbel" w:hAnsi="Corbel"/>
                <w:caps/>
                <w:sz w:val="24"/>
                <w:szCs w:val="24"/>
              </w:rPr>
              <w:t>.</w:t>
            </w:r>
          </w:p>
          <w:p w14:paraId="37532F49" w14:textId="28F81DAC" w:rsidR="006D3C06" w:rsidRPr="00AC3A32" w:rsidRDefault="006D3C06" w:rsidP="00AC3A3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254BF76F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27401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S_WG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68D91A0C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-K_U02</w:t>
            </w:r>
          </w:p>
        </w:tc>
        <w:tc>
          <w:tcPr>
            <w:tcW w:w="6096" w:type="dxa"/>
          </w:tcPr>
          <w:p w14:paraId="5ACB2ADB" w14:textId="37A7C08C" w:rsidR="00F27401" w:rsidRPr="000B224F" w:rsidRDefault="00F27401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0B9B201" w14:textId="0F282F0A" w:rsidR="0085747A" w:rsidRPr="000B224F" w:rsidRDefault="006D3C06" w:rsidP="00AC3A32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B224F">
              <w:rPr>
                <w:rFonts w:ascii="Corbel" w:hAnsi="Corbel"/>
                <w:caps/>
                <w:sz w:val="24"/>
                <w:szCs w:val="24"/>
              </w:rPr>
              <w:t>dobierać i tworzyć strategie argumentacyjne, konstruować zaawansowane argumenty krytyczne, formułować wszechstronne odpowiedzi na krytykę, ujawniać błędy logiczne w wypowiedziach.</w:t>
            </w:r>
          </w:p>
        </w:tc>
        <w:tc>
          <w:tcPr>
            <w:tcW w:w="1873" w:type="dxa"/>
          </w:tcPr>
          <w:p w14:paraId="5EEE9CDD" w14:textId="00DC6117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4FD9C5C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03_K_K01</w:t>
            </w:r>
          </w:p>
        </w:tc>
        <w:tc>
          <w:tcPr>
            <w:tcW w:w="6096" w:type="dxa"/>
          </w:tcPr>
          <w:p w14:paraId="093E3F83" w14:textId="13A13BB2"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2B7BE3D2" w14:textId="71646430" w:rsidR="006D3C06" w:rsidRPr="000B224F" w:rsidRDefault="006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szCs w:val="24"/>
              </w:rPr>
              <w:t xml:space="preserve">- </w:t>
            </w:r>
            <w:r w:rsidRPr="000B224F">
              <w:rPr>
                <w:rFonts w:ascii="Corbel" w:hAnsi="Corbel"/>
                <w:b w:val="0"/>
                <w:szCs w:val="24"/>
              </w:rPr>
              <w:t>krytycznej oceny posiadanej przez siebie wiedzy i umiejętności.</w:t>
            </w:r>
          </w:p>
          <w:p w14:paraId="139B6A87" w14:textId="0D90DB6B" w:rsidR="00F27401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C528679" w14:textId="677CD9DC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P7S_KK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69F14D" w14:textId="77777777"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A8219B" w14:textId="61F8F8B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3F4073FC" w:rsidR="0085747A" w:rsidRPr="009C54AE" w:rsidRDefault="00B401C3" w:rsidP="00B401C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01C3">
              <w:rPr>
                <w:rFonts w:ascii="Corbel" w:hAnsi="Corbel"/>
                <w:sz w:val="24"/>
                <w:szCs w:val="24"/>
              </w:rPr>
              <w:t xml:space="preserve">Globalizacja i jej podstawowe problemy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82B0F0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Refleksja religijna i świecka nad globalizacją i jej problemami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5D2F89F3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Filozoficzna i etyczna refleksja nad globalizacją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243FACB6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Prawa człowieka w kontekście globalizacji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C9B4D68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Zderzenie cywilizacji i koniec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5768A183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Globalne problemy wojny i pokoju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14:paraId="729E6516" w14:textId="77777777" w:rsidTr="00607BA5">
        <w:tc>
          <w:tcPr>
            <w:tcW w:w="9520" w:type="dxa"/>
          </w:tcPr>
          <w:p w14:paraId="35F0D168" w14:textId="5BFFEA37"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4BACFE1C"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57581E90"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265ADDA2" w:rsidR="00923D7D" w:rsidRPr="00C07CFE" w:rsidRDefault="004236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7CFE">
              <w:rPr>
                <w:rFonts w:ascii="Corbel" w:eastAsia="Arial" w:hAnsi="Corbel"/>
                <w:b w:val="0"/>
                <w:smallCaps w:val="0"/>
                <w:szCs w:val="24"/>
              </w:rPr>
              <w:t>aktywne uczestnictwo w zadaniach konwersatoryjnych (przygotowanie prezentacji na wybrane tematy i ich terminowe złożenie, omówienie nadesłanych prezentacji; znajomość wymaganej literatury).</w:t>
            </w:r>
          </w:p>
          <w:p w14:paraId="346BA4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7219DA9"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091AEAD8"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8B007" w14:textId="77777777" w:rsidR="00447B33" w:rsidRPr="00447B33" w:rsidRDefault="006A4287" w:rsidP="005B71E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447B33" w:rsidRPr="00447B33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Paradoksy globalizacji / Włodzimierz Anioł</w:t>
              </w:r>
            </w:hyperlink>
            <w:r w:rsidR="00447B33" w:rsidRPr="00447B3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47B33" w:rsidRPr="00447B33">
              <w:rPr>
                <w:rFonts w:ascii="Corbel" w:hAnsi="Corbel"/>
                <w:b w:val="0"/>
                <w:smallCaps w:val="0"/>
              </w:rPr>
              <w:t xml:space="preserve">Warszawa : "Aspra-Jr" 2002. </w:t>
            </w:r>
          </w:p>
          <w:p w14:paraId="2E78B0B7" w14:textId="77777777" w:rsidR="00447B33" w:rsidRPr="00447B33" w:rsidRDefault="006A4287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 w:history="1">
              <w:r w:rsidR="00447B33" w:rsidRPr="00447B33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Globalizacja a zróżnicowanie społeczno-ekonomiczne / Ewa Polak</w:t>
              </w:r>
            </w:hyperlink>
            <w:r w:rsidR="00447B33" w:rsidRPr="00447B33">
              <w:rPr>
                <w:rFonts w:ascii="Corbel" w:hAnsi="Corbel"/>
                <w:b w:val="0"/>
                <w:smallCaps w:val="0"/>
              </w:rPr>
              <w:t xml:space="preserve">. Warszawa : "Difin" 2009. </w:t>
            </w:r>
          </w:p>
          <w:p w14:paraId="6D2F0255" w14:textId="712B8ACC" w:rsidR="00447B33" w:rsidRPr="00447B33" w:rsidRDefault="006A4287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447B33" w:rsidRPr="00447B33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Przyszłość wolności : demokracja w globalizacji / Jean-Marie Guehenno</w:t>
              </w:r>
            </w:hyperlink>
            <w:r w:rsidR="00447B33" w:rsidRPr="00447B33">
              <w:rPr>
                <w:rFonts w:ascii="Corbel" w:hAnsi="Corbel"/>
                <w:b w:val="0"/>
                <w:smallCaps w:val="0"/>
              </w:rPr>
              <w:t>. Kraków : "Znak" 2001.</w:t>
            </w:r>
          </w:p>
          <w:p w14:paraId="46BB26CA" w14:textId="1E51ECB1" w:rsidR="005A4825" w:rsidRPr="009C54AE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914100" w14:textId="77777777" w:rsidR="000B224F" w:rsidRPr="000B224F" w:rsidRDefault="006A4287" w:rsidP="00D71E14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1" w:history="1">
              <w:r w:rsidR="00447B33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Religia a globalizacja / Anna Mrozek-Dumanowska</w:t>
              </w:r>
            </w:hyperlink>
            <w:r w:rsidR="00447B33" w:rsidRPr="000B224F">
              <w:rPr>
                <w:rFonts w:ascii="Corbel" w:hAnsi="Corbel"/>
                <w:sz w:val="24"/>
                <w:szCs w:val="24"/>
              </w:rPr>
              <w:t>. Warszawa : Wydawnictwo Naukowe Askon 2014.</w:t>
            </w:r>
            <w:r w:rsidR="000B224F" w:rsidRPr="000B224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0358BA5" w14:textId="77777777" w:rsidR="000B224F" w:rsidRPr="000B224F" w:rsidRDefault="006A4287" w:rsidP="00B74818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2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Globalizacja : wyzwania i zagrożenia / Władysław Szymański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"Difin" 2001. </w:t>
            </w:r>
          </w:p>
          <w:p w14:paraId="0531205E" w14:textId="77777777" w:rsidR="000B224F" w:rsidRPr="000B224F" w:rsidRDefault="006A4287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3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Opium globalizacji / Przemysław Wielgosz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"Dialog" 2004. </w:t>
            </w:r>
          </w:p>
          <w:p w14:paraId="6CBD67DF" w14:textId="49A3C1FF" w:rsidR="00E366DD" w:rsidRPr="000B224F" w:rsidRDefault="006A4287" w:rsidP="000B224F">
            <w:pPr>
              <w:pStyle w:val="Akapitzlist"/>
              <w:numPr>
                <w:ilvl w:val="0"/>
                <w:numId w:val="4"/>
              </w:numPr>
            </w:pPr>
            <w:hyperlink r:id="rId14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Władza globalizacji / Jadwiga Staniszkis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>. Warszawa : "Scholar" 2003.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1B348" w14:textId="77777777" w:rsidR="006A4287" w:rsidRDefault="006A4287" w:rsidP="00C16ABF">
      <w:pPr>
        <w:spacing w:after="0" w:line="240" w:lineRule="auto"/>
      </w:pPr>
      <w:r>
        <w:separator/>
      </w:r>
    </w:p>
  </w:endnote>
  <w:endnote w:type="continuationSeparator" w:id="0">
    <w:p w14:paraId="021545B7" w14:textId="77777777" w:rsidR="006A4287" w:rsidRDefault="006A42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F6DBB" w14:textId="77777777" w:rsidR="006A4287" w:rsidRDefault="006A4287" w:rsidP="00C16ABF">
      <w:pPr>
        <w:spacing w:after="0" w:line="240" w:lineRule="auto"/>
      </w:pPr>
      <w:r>
        <w:separator/>
      </w:r>
    </w:p>
  </w:footnote>
  <w:footnote w:type="continuationSeparator" w:id="0">
    <w:p w14:paraId="27130F74" w14:textId="77777777" w:rsidR="006A4287" w:rsidRDefault="006A4287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24F"/>
    <w:rsid w:val="000B28EE"/>
    <w:rsid w:val="000B3E37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745A"/>
    <w:rsid w:val="00431D5C"/>
    <w:rsid w:val="004362C6"/>
    <w:rsid w:val="00437FA2"/>
    <w:rsid w:val="00445970"/>
    <w:rsid w:val="00447B33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28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D87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721E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261900750981/wielgosz-przemyslaw/opium-globalizacji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261900663327/szymanski-wladyslaw/globalizacja?bibFilter=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262501648124/mrozek-dumanowska-anna/religia-a-globalizacja?bibFilter=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opac.ur.edu.pl/integro/261900794000/guehenno-jean-marie/przyszlosc-wolnosci?bibFilter=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262000958841/polak-ewa/globalizacja-a-zroznicowanie-spoleczno-ekonomiczne?bibFilter=26" TargetMode="External"/><Relationship Id="rId14" Type="http://schemas.openxmlformats.org/officeDocument/2006/relationships/hyperlink" Target="https://opac.ur.edu.pl/integro/261900865198/staniszkis-jadwiga/wladza-globalizacji?bibFilter=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F3822-81DD-4424-8286-C825CBEC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1</Pages>
  <Words>906</Words>
  <Characters>5438</Characters>
  <Application>Microsoft Office Word</Application>
  <DocSecurity>0</DocSecurity>
  <Lines>45</Lines>
  <Paragraphs>12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2023-09-30T09:20:00Z</dcterms:created>
  <dcterms:modified xsi:type="dcterms:W3CDTF">2024-08-09T10:27:00Z</dcterms:modified>
</cp:coreProperties>
</file>